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0D3AFB48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DF69A8" w:rsidRPr="00DF69A8">
        <w:rPr>
          <w:rFonts w:cstheme="minorHAnsi"/>
          <w:b/>
          <w:i/>
        </w:rPr>
        <w:t>Jednorazowa dostawa wózków widłowych podnośnikowych dla Oddziałów PGE Dystrybucja S.A. z podziałem na 3 niezależne części</w:t>
      </w:r>
      <w:r w:rsidRPr="00CC7E12">
        <w:rPr>
          <w:rFonts w:cstheme="minorHAnsi"/>
        </w:rPr>
        <w:t>,</w:t>
      </w:r>
      <w:r w:rsidR="00DF69A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0756A1">
        <w:rPr>
          <w:rFonts w:cstheme="minorHAnsi"/>
          <w:b/>
        </w:rPr>
        <w:t>1</w:t>
      </w:r>
      <w:r w:rsidR="007E4EA9">
        <w:rPr>
          <w:rFonts w:cstheme="minorHAnsi"/>
          <w:b/>
        </w:rPr>
        <w:t>5</w:t>
      </w:r>
      <w:r w:rsidR="00DF69A8">
        <w:rPr>
          <w:rFonts w:cstheme="minorHAnsi"/>
          <w:b/>
        </w:rPr>
        <w:t>98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51B5A88" w14:textId="77777777" w:rsidR="00DF69A8" w:rsidRPr="00F2087D" w:rsidRDefault="00DF69A8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21668E29" w:rsidR="002229D8" w:rsidRDefault="00DF69A8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F69A8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Jednorazowa dostawa wózków widłowych podnośnikowych dla Oddziałów PGE Dystrybucja S.A. z podziałem na 3 niezależne części</w:t>
          </w:r>
          <w:r w:rsidR="00DF5AAE" w:rsidRPr="00DF5A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6C779634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0756A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7E4EA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</w:t>
          </w:r>
          <w:r w:rsidR="00DF69A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98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A1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F68EC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5544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0377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C5A24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2640A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6637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E4EA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03A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0501F"/>
    <w:rsid w:val="00D07A63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DF69A8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0F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951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POST/DYS/OLD/GZ/01598/2026                        </dmsv2SWPP2ObjectNumber>
    <dmsv2SWPP2SumMD5 xmlns="http://schemas.microsoft.com/sharepoint/v3">11769de68b15cfb82ce78703d4135e02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25077208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00000001000700040000000d0001</dmsv2SWPP2ObjectDepartment>
    <dmsv2SWPP2ObjectName xmlns="http://schemas.microsoft.com/sharepoint/v3">Postępowanie</dmsv2SWPP2ObjectName>
    <_dlc_DocId xmlns="a19cb1c7-c5c7-46d4-85ae-d83685407bba">FJ3FSM7XJ42E-2014085795-937</_dlc_DocId>
    <_dlc_DocIdUrl xmlns="a19cb1c7-c5c7-46d4-85ae-d83685407bba">
      <Url>https://swpp2.dms.gkpge.pl/sites/43/_layouts/15/DocIdRedir.aspx?ID=FJ3FSM7XJ42E-2014085795-937</Url>
      <Description>FJ3FSM7XJ42E-2014085795-937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FB7593-740B-4DAA-8770-312399ECEBAF}"/>
</file>

<file path=customXml/itemProps5.xml><?xml version="1.0" encoding="utf-8"?>
<ds:datastoreItem xmlns:ds="http://schemas.openxmlformats.org/officeDocument/2006/customXml" ds:itemID="{C9BB142E-57FF-4028-AB52-E91C64A2E47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804</Words>
  <Characters>4828</Characters>
  <Application>Microsoft Office Word</Application>
  <DocSecurity>0</DocSecurity>
  <Lines>40</Lines>
  <Paragraphs>11</Paragraphs>
  <ScaleCrop>false</ScaleCrop>
  <Company>PGE Systemy</Company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24</cp:revision>
  <cp:lastPrinted>2024-07-15T11:21:00Z</cp:lastPrinted>
  <dcterms:created xsi:type="dcterms:W3CDTF">2025-11-25T07:33:00Z</dcterms:created>
  <dcterms:modified xsi:type="dcterms:W3CDTF">2026-04-28T05:16:00Z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48377df1-192b-4aa8-9cd8-4c05c93231d3</vt:lpwstr>
  </property>
</Properties>
</file>